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0570E86">
      <w:pPr>
        <w:bidi w:val="0"/>
        <w:jc w:val="left"/>
      </w:pPr>
      <w: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align>center</wp:align>
                </wp:positionH>
                <wp:positionV relativeFrom="page">
                  <wp:align>center</wp:align>
                </wp:positionV>
                <wp:extent cx="7560310" cy="10727690"/>
                <wp:effectExtent l="51435" t="0" r="59055" b="92710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29920" y="611505"/>
                          <a:ext cx="7560310" cy="10727690"/>
                        </a:xfrm>
                        <a:prstGeom prst="rect">
                          <a:avLst/>
                        </a:prstGeom>
                        <a:blipFill rotWithShape="1">
                          <a:blip r:embed="rId6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50800" dist="50800" dir="6000000" algn="ctr" rotWithShape="0">
                            <a:srgbClr val="000000">
                              <a:alpha val="43000"/>
                            </a:srgb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825FDD9">
                            <w:pPr>
                              <w:jc w:val="both"/>
                              <w:rPr>
                                <w:rFonts w:hint="default" w:eastAsiaTheme="minorEastAsia"/>
                                <w:color w:val="000000" w:themeColor="text1"/>
                                <w:lang w:val="en-US" w:eastAsia="zh-CN"/>
                                <w14:shadow w14:blurRad="50800" w14:dist="50800" w14:dir="6000000" w14:sx="999" w14:sy="999" w14:kx="0" w14:ky="0" w14:algn="ctr">
                                  <w14:srgbClr w14:val="000000">
                                    <w14:alpha w14:val="57000"/>
                                  </w14:srgb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180000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height:844.7pt;width:595.3pt;mso-position-horizontal:center;mso-position-vertical:center;mso-position-vertical-relative:page;z-index:-251656192;mso-width-relative:page;mso-height-relative:page;" filled="t" stroked="f" coordsize="21600,21600" o:gfxdata="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">
                <v:fill type="frame" on="t" focussize="0,0" recolor="t" rotate="t" r:id="rId6"/>
                <v:stroke on="f" weight="1pt" miterlimit="8" joinstyle="miter"/>
                <v:imagedata o:title=""/>
                <o:lock v:ext="edit" aspectratio="f"/>
                <v:shadow on="t" color="#000000" opacity="28180f" offset="0pt,3.9392125984252pt" origin="0f,0f" matrix="65536f,0f,0f,65536f"/>
                <v:textbox inset="2.54mm,50mm,2.54mm,1.27mm">
                  <w:txbxContent>
                    <w:p w14:paraId="7825FDD9">
                      <w:pPr>
                        <w:jc w:val="both"/>
                        <w:rPr>
                          <w:rFonts w:hint="default" w:eastAsiaTheme="minorEastAsia"/>
                          <w:color w:val="000000" w:themeColor="text1"/>
                          <w:lang w:val="en-US" w:eastAsia="zh-CN"/>
                          <w14:shadow w14:blurRad="50800" w14:dist="50800" w14:dir="6000000" w14:sx="999" w14:sy="999" w14:kx="0" w14:ky="0" w14:algn="ctr">
                            <w14:srgbClr w14:val="000000">
                              <w14:alpha w14:val="57000"/>
                            </w14:srgb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br w:type="page"/>
      </w:r>
    </w:p>
    <w:p w14:paraId="7C9B6F27"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align>center</wp:align>
                </wp:positionH>
                <wp:positionV relativeFrom="page">
                  <wp:align>center</wp:align>
                </wp:positionV>
                <wp:extent cx="7560310" cy="10692130"/>
                <wp:effectExtent l="0" t="0" r="8890" b="1270"/>
                <wp:wrapThrough wrapText="bothSides">
                  <wp:wrapPolygon>
                    <wp:start x="0" y="0"/>
                    <wp:lineTo x="0" y="21551"/>
                    <wp:lineTo x="21553" y="21551"/>
                    <wp:lineTo x="21553" y="0"/>
                    <wp:lineTo x="0" y="0"/>
                  </wp:wrapPolygon>
                </wp:wrapThrough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264920" y="1415415"/>
                          <a:ext cx="7560310" cy="10692130"/>
                        </a:xfrm>
                        <a:prstGeom prst="rect">
                          <a:avLst/>
                        </a:prstGeom>
                        <a:blipFill rotWithShape="1">
                          <a:blip r:embed="rId7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height:841.9pt;width:595.3pt;mso-position-horizontal:center;mso-position-vertical:center;mso-position-vertical-relative:page;mso-wrap-distance-left:9pt;mso-wrap-distance-right:9pt;z-index:-251655168;v-text-anchor:middle;mso-width-relative:page;mso-height-relative:page;" filled="t" stroked="f" coordsize="21600,21600" wrapcoords="0 0 0 21551 21553 21551 21553 0 0 0" o:gfxdata="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">
                <v:fill type="frame" on="t" focussize="0,0" recolor="t" rotate="t" r:id="rId7"/>
                <v:stroke on="f" weight="1pt" miterlimit="8" joinstyle="miter"/>
                <v:imagedata o:title=""/>
                <o:lock v:ext="edit" aspectratio="f"/>
                <w10:wrap type="through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-1143000</wp:posOffset>
                </wp:positionH>
                <wp:positionV relativeFrom="paragraph">
                  <wp:posOffset>-898525</wp:posOffset>
                </wp:positionV>
                <wp:extent cx="7560310" cy="10692130"/>
                <wp:effectExtent l="0" t="0" r="0" b="0"/>
                <wp:wrapNone/>
                <wp:docPr id="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4605" y="15875"/>
                          <a:ext cx="7560310" cy="106921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90pt;margin-top:-70.75pt;height:841.9pt;width:595.3pt;z-index:251659264;v-text-anchor:middle;mso-width-relative:page;mso-height-relative:page;" filled="f" stroked="f" coordsize="21600,21600" o:gfxdata="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0vYkp9sAAAAPAQAADwAAAAAAAAABACAAAAAiAAAAZHJzL2Rvd25yZXYueG1sUEsBAhQA&#10;FAAAAAgAh07iQDdQ4fFhAgAArAQAAA4AAAAAAAAAAQAgAAAAKgEAAGRycy9lMm9Eb2MueG1sUEsF&#10;BgAAAAAGAAYAWQEAAP0FAAAAAA==&#10;">
                <v:fill on="f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sectPr>
      <w:headerReference r:id="rId3" w:type="default"/>
      <w:footerReference r:id="rId4" w:type="default"/>
      <w:pgSz w:w="11906" w:h="16838"/>
      <w:pgMar w:top="862" w:right="862" w:bottom="862" w:left="862" w:header="567" w:footer="567" w:gutter="0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SimSun">
    <w:altName w:val="汉仪书宋二KW"/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SimHei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SimSun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8FEFB6">
    <w:pPr>
      <w:pStyle w:val="5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84D7E0">
    <w:pPr>
      <w:pStyle w:val="6"/>
    </w:pPr>
    <w:bookmarkStart w:id="0" w:name="_GoBack"/>
    <w:bookmarkEnd w:id="0"/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displayBackgroundShape w:val="1"/>
  <w:embedSystemFonts/>
  <w:bordersDoNotSurroundHeader w:val="1"/>
  <w:bordersDoNotSurroundFooter w:val="1"/>
  <w:attachedTemplate r:id="rId1"/>
  <w:documentProtection w:enforcement="0"/>
  <w:defaultTabStop w:val="420"/>
  <w:drawingGridVerticalSpacing w:val="157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1F3F7A92"/>
    <w:rsid w:val="1FF9B6A5"/>
    <w:rsid w:val="29EE96D3"/>
    <w:rsid w:val="2DFF8E5B"/>
    <w:rsid w:val="2F7F23FE"/>
    <w:rsid w:val="338D74E8"/>
    <w:rsid w:val="3AFCFD23"/>
    <w:rsid w:val="3B564353"/>
    <w:rsid w:val="3D475A7E"/>
    <w:rsid w:val="3F3905DE"/>
    <w:rsid w:val="4D7BCE73"/>
    <w:rsid w:val="4FF7458D"/>
    <w:rsid w:val="577F8521"/>
    <w:rsid w:val="5BDD2480"/>
    <w:rsid w:val="5DDFE61C"/>
    <w:rsid w:val="5DFF87C7"/>
    <w:rsid w:val="5E5D5CC4"/>
    <w:rsid w:val="5EBD0C9C"/>
    <w:rsid w:val="5EFB8A10"/>
    <w:rsid w:val="5FFAF273"/>
    <w:rsid w:val="5FFD6E6A"/>
    <w:rsid w:val="5FFEB6E0"/>
    <w:rsid w:val="67F78556"/>
    <w:rsid w:val="6AFE3FD3"/>
    <w:rsid w:val="6BF768E0"/>
    <w:rsid w:val="6DF37D4D"/>
    <w:rsid w:val="6DFDCE40"/>
    <w:rsid w:val="6F5B0EF5"/>
    <w:rsid w:val="6F5FDF1B"/>
    <w:rsid w:val="6F9E6EA2"/>
    <w:rsid w:val="6FBD1B03"/>
    <w:rsid w:val="6FFA76F2"/>
    <w:rsid w:val="755B7334"/>
    <w:rsid w:val="759D820D"/>
    <w:rsid w:val="77FF9E17"/>
    <w:rsid w:val="79E381C2"/>
    <w:rsid w:val="7A5E8BD5"/>
    <w:rsid w:val="7B3F3C8D"/>
    <w:rsid w:val="7BDF7F66"/>
    <w:rsid w:val="7BFF06D7"/>
    <w:rsid w:val="7C9FFD5B"/>
    <w:rsid w:val="7CAEB60E"/>
    <w:rsid w:val="7D77A49D"/>
    <w:rsid w:val="7DDF2787"/>
    <w:rsid w:val="7DEF56C0"/>
    <w:rsid w:val="7DFFC5A7"/>
    <w:rsid w:val="7E6D633C"/>
    <w:rsid w:val="7E977C0E"/>
    <w:rsid w:val="7EF5ECEF"/>
    <w:rsid w:val="7EFEA9FE"/>
    <w:rsid w:val="7F7F6002"/>
    <w:rsid w:val="7FA579F7"/>
    <w:rsid w:val="7FABA163"/>
    <w:rsid w:val="7FF93104"/>
    <w:rsid w:val="99FB0002"/>
    <w:rsid w:val="9EFACADD"/>
    <w:rsid w:val="9FDBB5E4"/>
    <w:rsid w:val="ABEFEF74"/>
    <w:rsid w:val="AEFF1E2B"/>
    <w:rsid w:val="AFB3AFFB"/>
    <w:rsid w:val="B3BED0DA"/>
    <w:rsid w:val="BAFFEE66"/>
    <w:rsid w:val="BBF5405D"/>
    <w:rsid w:val="BCFD7D0C"/>
    <w:rsid w:val="BDF69848"/>
    <w:rsid w:val="BFAB2198"/>
    <w:rsid w:val="BFFFAEFA"/>
    <w:rsid w:val="CEFC0752"/>
    <w:rsid w:val="D3BDF9D0"/>
    <w:rsid w:val="D567B71F"/>
    <w:rsid w:val="D7379563"/>
    <w:rsid w:val="D7BE39C4"/>
    <w:rsid w:val="DBAE097B"/>
    <w:rsid w:val="DC7F782C"/>
    <w:rsid w:val="DCC7B064"/>
    <w:rsid w:val="DD4FAD13"/>
    <w:rsid w:val="DDFFB4D8"/>
    <w:rsid w:val="DF3F0EE5"/>
    <w:rsid w:val="DF6E9F3D"/>
    <w:rsid w:val="DFE335CB"/>
    <w:rsid w:val="DFFFA4B9"/>
    <w:rsid w:val="E9BF6FFD"/>
    <w:rsid w:val="EDD686F2"/>
    <w:rsid w:val="EDFFD296"/>
    <w:rsid w:val="EE7F9C46"/>
    <w:rsid w:val="EF754662"/>
    <w:rsid w:val="EFD384D5"/>
    <w:rsid w:val="EFD50240"/>
    <w:rsid w:val="EFFF3735"/>
    <w:rsid w:val="F0FE7EC5"/>
    <w:rsid w:val="F1AE4EBB"/>
    <w:rsid w:val="F2FFE858"/>
    <w:rsid w:val="F7BF7494"/>
    <w:rsid w:val="F9E2517C"/>
    <w:rsid w:val="F9FEA262"/>
    <w:rsid w:val="FB6CACA5"/>
    <w:rsid w:val="FC7DF9E2"/>
    <w:rsid w:val="FCEFAFFE"/>
    <w:rsid w:val="FD663AEA"/>
    <w:rsid w:val="FDCF6450"/>
    <w:rsid w:val="FE7A3358"/>
    <w:rsid w:val="FE8DB3DF"/>
    <w:rsid w:val="FEFD76AA"/>
    <w:rsid w:val="FF3E7364"/>
    <w:rsid w:val="FF7BCAFC"/>
    <w:rsid w:val="FF7C0E73"/>
    <w:rsid w:val="FF9BD24A"/>
    <w:rsid w:val="FFAA51FE"/>
    <w:rsid w:val="FFBAEC78"/>
    <w:rsid w:val="FFCE2D4C"/>
    <w:rsid w:val="FFEF1019"/>
    <w:rsid w:val="FFF19027"/>
    <w:rsid w:val="FFF3C496"/>
    <w:rsid w:val="FFFF72B8"/>
    <w:rsid w:val="FFFFAD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semiHidden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SimHei"/>
      <w:b/>
      <w:sz w:val="32"/>
    </w:rPr>
  </w:style>
  <w:style w:type="paragraph" w:styleId="4">
    <w:name w:val="heading 3"/>
    <w:basedOn w:val="1"/>
    <w:next w:val="1"/>
    <w:semiHidden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8">
    <w:name w:val="Default Paragraph Font"/>
    <w:semiHidden/>
    <w:uiPriority w:val="0"/>
  </w:style>
  <w:style w:type="table" w:default="1" w:styleId="7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6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/Users/cyrushiker/Library/Containers/com.kingsoft.wpsoffice.mac/Data/Normal.wpt" TargetMode="Externa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29</TotalTime>
  <ScaleCrop>false</ScaleCrop>
  <LinksUpToDate>false</LinksUpToDate>
  <CharactersWithSpaces>0</CharactersWithSpaces>
  <Application>WPS Office_6.14.0.8924_F1E327BC-269C-435d-A152-05C5408002CA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2026-02-25T03:02:00Z</dcterms:created>
  <dc:creator>Cyker</dc:creator>
  <cp:lastModifiedBy>Cyker</cp:lastModifiedBy>
  <dcterms:modified xsi:type="dcterms:W3CDTF">2026-03-02T23:14:50Z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2052-6.14.0.8924</vt:lpwstr>
  </property>
  <property fmtid="{D5CDD505-2E9C-101B-9397-08002B2CF9AE}" pid="3" name="ICV">
    <vt:lpwstr>A0012C8018623B0B2FC39B69EBA35963_41</vt:lpwstr>
  </property>
</Properties>
</file>